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东莞城市学院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社会实践（工程实训）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鉴定表</w:t>
      </w:r>
      <w:bookmarkEnd w:id="0"/>
    </w:p>
    <w:tbl>
      <w:tblPr>
        <w:tblStyle w:val="4"/>
        <w:tblW w:w="91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498"/>
        <w:gridCol w:w="555"/>
        <w:gridCol w:w="1002"/>
        <w:gridCol w:w="738"/>
        <w:gridCol w:w="1215"/>
        <w:gridCol w:w="1299"/>
        <w:gridCol w:w="1323"/>
        <w:gridCol w:w="14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职称　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最高学历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（学位）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实践（实训）时间</w:t>
            </w:r>
          </w:p>
        </w:tc>
        <w:tc>
          <w:tcPr>
            <w:tcW w:w="2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5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实践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（实训）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8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实践（实训）岗位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实践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（实训）内容</w:t>
            </w:r>
          </w:p>
        </w:tc>
        <w:tc>
          <w:tcPr>
            <w:tcW w:w="758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eastAsia="zh-CN"/>
              </w:rPr>
              <w:t>本人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签名：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年    月    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实践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/实训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单位鉴定意见</w:t>
            </w:r>
          </w:p>
        </w:tc>
        <w:tc>
          <w:tcPr>
            <w:tcW w:w="75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</w:rPr>
              <w:t xml:space="preserve">签章：  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</w:rPr>
              <w:t>年   月   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 xml:space="preserve">    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210" w:leftChars="100" w:right="210" w:rightChars="100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210" w:leftChars="100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12 -</w:t>
    </w:r>
    <w:r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F062B8"/>
    <w:rsid w:val="00606AEC"/>
    <w:rsid w:val="0A1B4C43"/>
    <w:rsid w:val="0A803217"/>
    <w:rsid w:val="0C384A27"/>
    <w:rsid w:val="1F6B66D2"/>
    <w:rsid w:val="20DE38C4"/>
    <w:rsid w:val="37CC488D"/>
    <w:rsid w:val="388D5509"/>
    <w:rsid w:val="50B345AA"/>
    <w:rsid w:val="51751442"/>
    <w:rsid w:val="67E9186A"/>
    <w:rsid w:val="69F724D7"/>
    <w:rsid w:val="6B810C2E"/>
    <w:rsid w:val="6D535020"/>
    <w:rsid w:val="6F33458F"/>
    <w:rsid w:val="7AF0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rFonts w:ascii="宋体" w:hAnsi="宋体"/>
      <w:kern w:val="0"/>
      <w:sz w:val="18"/>
      <w:szCs w:val="18"/>
      <w:u w:val="none" w:color="1C654D"/>
    </w:rPr>
  </w:style>
  <w:style w:type="paragraph" w:styleId="3">
    <w:name w:val="header"/>
    <w:basedOn w:val="1"/>
    <w:unhideWhenUsed/>
    <w:qFormat/>
    <w:uiPriority w:val="0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宋体" w:hAnsi="宋体"/>
      <w:kern w:val="0"/>
      <w:sz w:val="18"/>
      <w:szCs w:val="18"/>
      <w:u w:val="none" w:color="1C654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2018-09-19T02:38:00Z</dcterms:created>
  <dc:creator>荣1383619408</dc:creator>
  <cp:lastModifiedBy>JJ T</cp:lastModifiedBy>
  <dcterms:modified xsi:type="dcterms:W3CDTF">2021-07-13T08:15:49Z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